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25754" w14:textId="77777777" w:rsidR="000358E6" w:rsidRPr="008642EC" w:rsidRDefault="000358E6" w:rsidP="000358E6">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F5D13E5" w14:textId="77777777" w:rsidR="000358E6" w:rsidRDefault="000358E6" w:rsidP="000358E6">
      <w:pPr>
        <w:pStyle w:val="BasicParagraph"/>
        <w:suppressAutoHyphens/>
        <w:spacing w:line="240" w:lineRule="auto"/>
        <w:rPr>
          <w:rFonts w:ascii="Times New Roman" w:hAnsi="Times New Roman" w:cs="Times New Roman"/>
          <w:b/>
          <w:bCs/>
          <w:color w:val="000000" w:themeColor="text1"/>
          <w:sz w:val="21"/>
          <w:szCs w:val="21"/>
        </w:rPr>
      </w:pPr>
    </w:p>
    <w:p w14:paraId="60D124FC" w14:textId="77777777" w:rsidR="000358E6" w:rsidRPr="00582653" w:rsidRDefault="000358E6" w:rsidP="000358E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284CDDC" w14:textId="77777777" w:rsidR="000358E6" w:rsidRDefault="000358E6" w:rsidP="000358E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BDA437E" w14:textId="77777777" w:rsidR="000358E6" w:rsidRDefault="000358E6" w:rsidP="000358E6">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F5C190F" w14:textId="77777777" w:rsidR="000358E6" w:rsidRPr="00582653" w:rsidRDefault="000358E6" w:rsidP="000358E6">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DC17C55" wp14:editId="62CBB57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B3A1795" w14:textId="6698DDE8" w:rsidR="000358E6" w:rsidRDefault="000358E6" w:rsidP="000358E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Meeting minutes template</w:t>
      </w:r>
      <w:bookmarkStart w:id="0" w:name="_GoBack"/>
      <w:bookmarkEnd w:id="0"/>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EA7A5BD" w14:textId="77777777" w:rsidR="000358E6" w:rsidRDefault="000358E6" w:rsidP="000358E6">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08E321A" w14:textId="77777777" w:rsidR="000358E6" w:rsidRPr="00582653" w:rsidRDefault="000358E6" w:rsidP="000358E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A25059B" w14:textId="77777777" w:rsidR="000358E6" w:rsidRPr="00582653" w:rsidRDefault="000358E6" w:rsidP="000358E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954F64F" w14:textId="77777777" w:rsidR="000358E6" w:rsidRPr="008642EC" w:rsidRDefault="000358E6" w:rsidP="000358E6">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B79F6DD" w14:textId="77777777" w:rsidR="000358E6" w:rsidRPr="008642EC" w:rsidRDefault="000358E6" w:rsidP="000358E6">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1003EAC" w14:textId="77777777" w:rsidR="000358E6" w:rsidRPr="00582653" w:rsidRDefault="000358E6" w:rsidP="000358E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17123C6" w14:textId="77777777" w:rsidR="000358E6" w:rsidRPr="008642EC" w:rsidRDefault="000358E6" w:rsidP="000358E6">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C765439" w14:textId="77777777" w:rsidR="000358E6" w:rsidRPr="008642EC" w:rsidRDefault="000358E6" w:rsidP="000358E6">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289DAC3" w14:textId="77777777" w:rsidR="000358E6" w:rsidRPr="00582653" w:rsidRDefault="000358E6" w:rsidP="000358E6">
      <w:pPr>
        <w:pStyle w:val="BasicParagraph"/>
        <w:suppressAutoHyphens/>
        <w:spacing w:line="240" w:lineRule="auto"/>
        <w:rPr>
          <w:rFonts w:ascii="Times New Roman" w:hAnsi="Times New Roman" w:cs="Times New Roman"/>
          <w:color w:val="000000" w:themeColor="text1"/>
          <w:sz w:val="21"/>
          <w:szCs w:val="21"/>
        </w:rPr>
      </w:pPr>
    </w:p>
    <w:p w14:paraId="7D9A2C53" w14:textId="77777777" w:rsidR="000358E6" w:rsidRPr="00582653" w:rsidRDefault="000358E6" w:rsidP="000358E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EA362EB" w14:textId="77777777" w:rsidR="000358E6" w:rsidRDefault="000358E6" w:rsidP="000358E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D169806" w14:textId="77777777" w:rsidR="000358E6" w:rsidRDefault="000358E6" w:rsidP="000358E6">
      <w:pPr>
        <w:pStyle w:val="BasicParagraph"/>
        <w:suppressAutoHyphens/>
        <w:spacing w:line="240" w:lineRule="auto"/>
        <w:ind w:left="720"/>
        <w:rPr>
          <w:rFonts w:ascii="Times New Roman" w:hAnsi="Times New Roman" w:cs="Times New Roman"/>
          <w:color w:val="000000" w:themeColor="text1"/>
          <w:sz w:val="21"/>
          <w:szCs w:val="21"/>
        </w:rPr>
      </w:pPr>
    </w:p>
    <w:p w14:paraId="66D32965" w14:textId="77777777" w:rsidR="000358E6" w:rsidRDefault="000358E6" w:rsidP="000358E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DE7F469" w14:textId="77777777" w:rsidR="000358E6" w:rsidRDefault="000358E6" w:rsidP="000358E6">
      <w:pPr>
        <w:pStyle w:val="BasicParagraph"/>
        <w:suppressAutoHyphens/>
        <w:spacing w:line="240" w:lineRule="auto"/>
        <w:ind w:left="1440"/>
        <w:rPr>
          <w:rFonts w:ascii="Times New Roman" w:hAnsi="Times New Roman" w:cs="Times New Roman"/>
          <w:color w:val="000000" w:themeColor="text1"/>
          <w:sz w:val="21"/>
          <w:szCs w:val="21"/>
        </w:rPr>
      </w:pPr>
    </w:p>
    <w:p w14:paraId="56984F7D" w14:textId="77777777" w:rsidR="000358E6" w:rsidRDefault="000358E6" w:rsidP="000358E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C2E451B" w14:textId="77777777" w:rsidR="000358E6" w:rsidRDefault="000358E6" w:rsidP="000358E6">
      <w:pPr>
        <w:pStyle w:val="BasicParagraph"/>
        <w:suppressAutoHyphens/>
        <w:spacing w:line="240" w:lineRule="auto"/>
        <w:ind w:left="1440"/>
        <w:rPr>
          <w:rFonts w:ascii="Times New Roman" w:hAnsi="Times New Roman" w:cs="Times New Roman"/>
          <w:color w:val="000000" w:themeColor="text1"/>
          <w:sz w:val="21"/>
          <w:szCs w:val="21"/>
        </w:rPr>
      </w:pPr>
    </w:p>
    <w:p w14:paraId="061DD65B" w14:textId="77777777" w:rsidR="000358E6" w:rsidRDefault="000358E6" w:rsidP="000358E6">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62CF52B" w14:textId="77777777" w:rsidR="000358E6" w:rsidRDefault="000358E6">
      <w:pPr>
        <w:spacing w:before="0" w:after="160" w:line="259" w:lineRule="auto"/>
        <w:rPr>
          <w:rFonts w:ascii="Calibri" w:eastAsiaTheme="majorEastAsia" w:hAnsi="Calibri" w:cstheme="majorBidi"/>
          <w:b/>
          <w:color w:val="0031A7" w:themeColor="text2"/>
          <w:sz w:val="32"/>
          <w:szCs w:val="32"/>
        </w:rPr>
      </w:pPr>
      <w:r>
        <w:br w:type="page"/>
      </w:r>
    </w:p>
    <w:p w14:paraId="3A389D8B" w14:textId="059026CB" w:rsidR="009E359A" w:rsidRPr="009E359A" w:rsidRDefault="009E359A" w:rsidP="003961C0">
      <w:pPr>
        <w:pStyle w:val="Heading1"/>
      </w:pPr>
      <w:r w:rsidRPr="009E359A">
        <w:lastRenderedPageBreak/>
        <w:t>Meeting Minutes</w:t>
      </w:r>
      <w:r w:rsidRPr="009E359A">
        <w:rPr>
          <w:lang w:val="en-GB"/>
        </w:rPr>
        <w:t xml:space="preserve"> </w:t>
      </w:r>
      <w:r>
        <w:rPr>
          <w:lang w:val="en-GB"/>
        </w:rPr>
        <w:t>template</w:t>
      </w:r>
    </w:p>
    <w:tbl>
      <w:tblPr>
        <w:tblW w:w="8911"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975"/>
        <w:gridCol w:w="1843"/>
        <w:gridCol w:w="5093"/>
      </w:tblGrid>
      <w:tr w:rsidR="009E359A" w:rsidRPr="009E359A" w14:paraId="3F16EA9E" w14:textId="77777777" w:rsidTr="003961C0">
        <w:trPr>
          <w:trHeight w:val="431"/>
        </w:trPr>
        <w:tc>
          <w:tcPr>
            <w:tcW w:w="1975" w:type="dxa"/>
            <w:shd w:val="clear" w:color="auto" w:fill="E6EAF6" w:themeFill="background1"/>
          </w:tcPr>
          <w:p w14:paraId="3EA71C65" w14:textId="77777777" w:rsidR="009E359A" w:rsidRPr="009E359A" w:rsidRDefault="009E359A" w:rsidP="003961C0">
            <w:pPr>
              <w:rPr>
                <w:b/>
                <w:bCs/>
                <w:i/>
              </w:rPr>
            </w:pPr>
            <w:r w:rsidRPr="009E359A">
              <w:rPr>
                <w:b/>
                <w:i/>
              </w:rPr>
              <w:t xml:space="preserve">Date:  </w:t>
            </w:r>
          </w:p>
        </w:tc>
        <w:tc>
          <w:tcPr>
            <w:tcW w:w="1843" w:type="dxa"/>
          </w:tcPr>
          <w:p w14:paraId="2BF918CC" w14:textId="77777777" w:rsidR="009E359A" w:rsidRPr="009E359A" w:rsidRDefault="009E359A" w:rsidP="003961C0">
            <w:pPr>
              <w:rPr>
                <w:bCs/>
                <w:i/>
              </w:rPr>
            </w:pPr>
            <w:r w:rsidRPr="009E359A">
              <w:rPr>
                <w:i/>
              </w:rPr>
              <w:t xml:space="preserve">Time: </w:t>
            </w:r>
          </w:p>
        </w:tc>
        <w:tc>
          <w:tcPr>
            <w:tcW w:w="5093" w:type="dxa"/>
          </w:tcPr>
          <w:p w14:paraId="0E39163D" w14:textId="77777777" w:rsidR="009E359A" w:rsidRPr="009E359A" w:rsidRDefault="009E359A" w:rsidP="003961C0">
            <w:pPr>
              <w:rPr>
                <w:bCs/>
                <w:i/>
              </w:rPr>
            </w:pPr>
            <w:r w:rsidRPr="009E359A">
              <w:rPr>
                <w:i/>
              </w:rPr>
              <w:t xml:space="preserve">Location: </w:t>
            </w:r>
          </w:p>
        </w:tc>
      </w:tr>
      <w:tr w:rsidR="009E359A" w:rsidRPr="009E359A" w14:paraId="3D5778A2" w14:textId="77777777" w:rsidTr="003961C0">
        <w:trPr>
          <w:trHeight w:val="419"/>
        </w:trPr>
        <w:tc>
          <w:tcPr>
            <w:tcW w:w="1975" w:type="dxa"/>
            <w:shd w:val="clear" w:color="auto" w:fill="E6EAF6" w:themeFill="background1"/>
          </w:tcPr>
          <w:p w14:paraId="6D337BAC" w14:textId="77777777" w:rsidR="009E359A" w:rsidRPr="009E359A" w:rsidRDefault="009E359A" w:rsidP="009E359A">
            <w:pPr>
              <w:jc w:val="center"/>
              <w:rPr>
                <w:b/>
              </w:rPr>
            </w:pPr>
            <w:r w:rsidRPr="009E359A">
              <w:rPr>
                <w:b/>
              </w:rPr>
              <w:t>Meeting called</w:t>
            </w:r>
          </w:p>
        </w:tc>
        <w:tc>
          <w:tcPr>
            <w:tcW w:w="6936" w:type="dxa"/>
            <w:gridSpan w:val="2"/>
          </w:tcPr>
          <w:p w14:paraId="6B1C723D" w14:textId="77777777" w:rsidR="009E359A" w:rsidRPr="009E359A" w:rsidRDefault="009E359A" w:rsidP="009E359A">
            <w:pPr>
              <w:jc w:val="center"/>
            </w:pPr>
          </w:p>
        </w:tc>
      </w:tr>
      <w:tr w:rsidR="009E359A" w:rsidRPr="009E359A" w14:paraId="54963A81" w14:textId="77777777" w:rsidTr="003961C0">
        <w:trPr>
          <w:trHeight w:val="365"/>
        </w:trPr>
        <w:tc>
          <w:tcPr>
            <w:tcW w:w="1975" w:type="dxa"/>
            <w:shd w:val="clear" w:color="auto" w:fill="E6EAF6" w:themeFill="background1"/>
          </w:tcPr>
          <w:p w14:paraId="5FBBBD09" w14:textId="77777777" w:rsidR="009E359A" w:rsidRPr="009E359A" w:rsidRDefault="009E359A" w:rsidP="009E359A">
            <w:pPr>
              <w:jc w:val="center"/>
              <w:rPr>
                <w:b/>
              </w:rPr>
            </w:pPr>
            <w:r w:rsidRPr="009E359A">
              <w:rPr>
                <w:b/>
              </w:rPr>
              <w:t>Facilitator</w:t>
            </w:r>
          </w:p>
        </w:tc>
        <w:tc>
          <w:tcPr>
            <w:tcW w:w="6936" w:type="dxa"/>
            <w:gridSpan w:val="2"/>
          </w:tcPr>
          <w:p w14:paraId="404FE879" w14:textId="77777777" w:rsidR="009E359A" w:rsidRPr="009E359A" w:rsidRDefault="009E359A" w:rsidP="009E359A">
            <w:pPr>
              <w:jc w:val="center"/>
              <w:rPr>
                <w:bCs/>
              </w:rPr>
            </w:pPr>
          </w:p>
        </w:tc>
      </w:tr>
      <w:tr w:rsidR="009E359A" w:rsidRPr="009E359A" w14:paraId="6DE06A7D" w14:textId="77777777" w:rsidTr="003961C0">
        <w:trPr>
          <w:trHeight w:val="515"/>
        </w:trPr>
        <w:tc>
          <w:tcPr>
            <w:tcW w:w="1975" w:type="dxa"/>
            <w:shd w:val="clear" w:color="auto" w:fill="E6EAF6" w:themeFill="background1"/>
          </w:tcPr>
          <w:p w14:paraId="56F6199A" w14:textId="41BC03A1" w:rsidR="009E359A" w:rsidRPr="003961C0" w:rsidRDefault="009E359A" w:rsidP="003961C0">
            <w:pPr>
              <w:jc w:val="center"/>
              <w:rPr>
                <w:b/>
              </w:rPr>
            </w:pPr>
            <w:r w:rsidRPr="009E359A">
              <w:rPr>
                <w:b/>
              </w:rPr>
              <w:t>Attendees</w:t>
            </w:r>
          </w:p>
        </w:tc>
        <w:tc>
          <w:tcPr>
            <w:tcW w:w="6936" w:type="dxa"/>
            <w:gridSpan w:val="2"/>
          </w:tcPr>
          <w:p w14:paraId="3A411571" w14:textId="77777777" w:rsidR="009E359A" w:rsidRPr="009E359A" w:rsidRDefault="009E359A" w:rsidP="009E359A">
            <w:pPr>
              <w:jc w:val="center"/>
              <w:rPr>
                <w:bCs/>
              </w:rPr>
            </w:pPr>
          </w:p>
        </w:tc>
      </w:tr>
    </w:tbl>
    <w:p w14:paraId="72564BA0" w14:textId="5F58A7C6" w:rsidR="003961C0" w:rsidRDefault="003961C0" w:rsidP="003961C0">
      <w:pPr>
        <w:pStyle w:val="Heading2"/>
      </w:pPr>
      <w:r w:rsidRPr="009E359A">
        <w:t>Agenda Item 1</w:t>
      </w:r>
      <w:r>
        <w:t>:</w:t>
      </w:r>
    </w:p>
    <w:p w14:paraId="67294466" w14:textId="2E638AB6" w:rsidR="003961C0" w:rsidRPr="003961C0" w:rsidRDefault="003961C0" w:rsidP="003961C0">
      <w:r>
        <w:t>Discussion</w:t>
      </w:r>
    </w:p>
    <w:p w14:paraId="5A3C28ED" w14:textId="77777777" w:rsidR="003961C0" w:rsidRPr="003961C0" w:rsidRDefault="003961C0" w:rsidP="003961C0"/>
    <w:p w14:paraId="7AB6A046" w14:textId="3BCD300D" w:rsidR="003961C0" w:rsidRDefault="003961C0" w:rsidP="003961C0">
      <w:pPr>
        <w:pStyle w:val="Heading2"/>
      </w:pPr>
      <w:r w:rsidRPr="009E359A">
        <w:t>Agenda Item 2</w:t>
      </w:r>
      <w:r>
        <w:t>:</w:t>
      </w:r>
    </w:p>
    <w:p w14:paraId="49B92496" w14:textId="536A8FEF" w:rsidR="003961C0" w:rsidRPr="003961C0" w:rsidRDefault="003961C0" w:rsidP="003961C0">
      <w:r>
        <w:t>Discussion</w:t>
      </w:r>
    </w:p>
    <w:p w14:paraId="457EEC69" w14:textId="77777777" w:rsidR="003961C0" w:rsidRPr="003961C0" w:rsidRDefault="003961C0" w:rsidP="003961C0"/>
    <w:p w14:paraId="61A8DD39" w14:textId="3A209EB7" w:rsidR="003961C0" w:rsidRDefault="003961C0" w:rsidP="003961C0">
      <w:pPr>
        <w:pStyle w:val="Heading2"/>
      </w:pPr>
      <w:r w:rsidRPr="009E359A">
        <w:t>Agenda Item 3:</w:t>
      </w:r>
    </w:p>
    <w:p w14:paraId="1075929F" w14:textId="3EF52DC5" w:rsidR="003961C0" w:rsidRPr="003961C0" w:rsidRDefault="003961C0" w:rsidP="003961C0">
      <w:r>
        <w:t>Discussion</w:t>
      </w:r>
    </w:p>
    <w:p w14:paraId="0A87CE61" w14:textId="77777777" w:rsidR="003961C0" w:rsidRPr="003961C0" w:rsidRDefault="003961C0" w:rsidP="003961C0"/>
    <w:p w14:paraId="6F842BA1" w14:textId="26AA67A1" w:rsidR="00D771AE" w:rsidRPr="003961C0" w:rsidRDefault="00D771AE" w:rsidP="003961C0">
      <w:pPr>
        <w:tabs>
          <w:tab w:val="left" w:pos="2640"/>
        </w:tabs>
      </w:pPr>
    </w:p>
    <w:sectPr w:rsidR="00D771AE" w:rsidRPr="003961C0" w:rsidSect="000358E6">
      <w:headerReference w:type="default" r:id="rId14"/>
      <w:footerReference w:type="default" r:id="rId15"/>
      <w:pgSz w:w="11906" w:h="16838"/>
      <w:pgMar w:top="1529" w:right="1440" w:bottom="1588" w:left="141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5EE9AC1E"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0804AB80">
              <wp:simplePos x="0" y="0"/>
              <wp:positionH relativeFrom="page">
                <wp:posOffset>-69850</wp:posOffset>
              </wp:positionH>
              <wp:positionV relativeFrom="page">
                <wp:posOffset>10146665</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854970" id="Rectangle 4" o:spid="_x0000_s1026" style="position:absolute;margin-left:-5.5pt;margin-top:798.95pt;width:843pt;height:51.8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" fillcolor="#85be00 [3205]" stroked="f" strokeweight="2pt">
              <w10:wrap anchorx="page" anchory="page"/>
            </v:rect>
          </w:pict>
        </mc:Fallback>
      </mc:AlternateContent>
    </w:r>
    <w:r w:rsidR="00AA4E06">
      <w:rPr>
        <w:noProof/>
        <w:color w:val="000000" w:themeColor="text1"/>
        <w:sz w:val="16"/>
        <w:szCs w:val="16"/>
        <w:lang w:eastAsia="en-AU"/>
      </w:rPr>
      <w:t xml:space="preserve">MPower108 </w:t>
    </w:r>
    <w:r w:rsidR="004E52B7">
      <w:rPr>
        <w:noProof/>
        <w:color w:val="000000" w:themeColor="text1"/>
        <w:sz w:val="16"/>
        <w:szCs w:val="16"/>
        <w:lang w:eastAsia="en-AU"/>
      </w:rPr>
      <w:t>Meeting minutes template</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E0639C" w:rsidRDefault="00D771AE" w:rsidP="00EF6AFD">
    <w:pPr>
      <w:pStyle w:val="Footer"/>
      <w:tabs>
        <w:tab w:val="clear" w:pos="4513"/>
        <w:tab w:val="clear" w:pos="9026"/>
        <w:tab w:val="right" w:pos="13721"/>
      </w:tabs>
      <w:spacing w:before="160" w:line="276" w:lineRule="auto"/>
      <w:rPr>
        <w:sz w:val="16"/>
        <w:szCs w:val="16"/>
      </w:rPr>
    </w:pPr>
    <w:r w:rsidRPr="00286681">
      <w:rPr>
        <w:color w:val="FFFFFF"/>
        <w:sz w:val="16"/>
        <w:szCs w:val="16"/>
      </w:rPr>
      <w:t xml:space="preserve">Assessment </w:t>
    </w:r>
    <w:r w:rsidR="004E52B7" w:rsidRPr="00286681">
      <w:rPr>
        <w:color w:val="FFFFFF"/>
        <w:sz w:val="16"/>
        <w:szCs w:val="16"/>
      </w:rPr>
      <w:t xml:space="preserve">support document </w:t>
    </w:r>
    <w:r w:rsidR="00CB4ED2" w:rsidRPr="00286681">
      <w:rPr>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358E6"/>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961C0"/>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4ABB"/>
    <w:rsid w:val="00797B9B"/>
    <w:rsid w:val="007A4B14"/>
    <w:rsid w:val="007B0E99"/>
    <w:rsid w:val="007C593C"/>
    <w:rsid w:val="007C6921"/>
    <w:rsid w:val="007D0B18"/>
    <w:rsid w:val="007E6E53"/>
    <w:rsid w:val="008005C6"/>
    <w:rsid w:val="00804A99"/>
    <w:rsid w:val="00817639"/>
    <w:rsid w:val="008229B0"/>
    <w:rsid w:val="00823A65"/>
    <w:rsid w:val="00833C04"/>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E359A"/>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0358E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358E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8C8B1-4A2D-4C82-B586-B7C58D40B2EE}">
  <ds:schemaRefs>
    <ds:schemaRef ds:uri="http://purl.org/dc/terms/"/>
    <ds:schemaRef ds:uri="eb061674-04de-4199-bb79-1efcf488eb3c"/>
    <ds:schemaRef ds:uri="http://purl.org/dc/dcmitype/"/>
    <ds:schemaRef ds:uri="http://purl.org/dc/elements/1.1/"/>
    <ds:schemaRef ds:uri="fb6fb33a-b717-480d-a383-73aeed66025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3.xml><?xml version="1.0" encoding="utf-8"?>
<ds:datastoreItem xmlns:ds="http://schemas.openxmlformats.org/officeDocument/2006/customXml" ds:itemID="{F17A54BA-D0ED-4393-91DC-9B70FE056565}"/>
</file>

<file path=customXml/itemProps4.xml><?xml version="1.0" encoding="utf-8"?>
<ds:datastoreItem xmlns:ds="http://schemas.openxmlformats.org/officeDocument/2006/customXml" ds:itemID="{6CCA8777-404C-40BE-94CB-7BA2639DB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12</TotalTime>
  <Pages>2</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MPower100 Meeting minutes template</dc:title>
  <dc:subject/>
  <dc:creator>RColwell</dc:creator>
  <cp:keywords>Assessment Support Document</cp:keywords>
  <dc:description/>
  <cp:lastModifiedBy>Sally Bush</cp:lastModifiedBy>
  <cp:revision>7</cp:revision>
  <dcterms:created xsi:type="dcterms:W3CDTF">2022-08-31T23:20:00Z</dcterms:created>
  <dcterms:modified xsi:type="dcterms:W3CDTF">2023-07-04T01:24:00Z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